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1F853" w14:textId="3DEF7066" w:rsidR="00D84387" w:rsidRDefault="00D84387" w:rsidP="00D843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MOLTO</w:t>
      </w:r>
      <w:r w:rsidR="00AA3937">
        <w:rPr>
          <w:rFonts w:ascii="Times New Roman" w:hAnsi="Times New Roman" w:cs="Times New Roman"/>
          <w:sz w:val="24"/>
          <w:szCs w:val="24"/>
          <w:u w:val="single"/>
        </w:rPr>
        <w:t>N (MULTON)</w:t>
      </w:r>
      <w:r>
        <w:rPr>
          <w:rFonts w:ascii="Times New Roman" w:hAnsi="Times New Roman" w:cs="Times New Roman"/>
          <w:sz w:val="24"/>
          <w:szCs w:val="24"/>
        </w:rPr>
        <w:t xml:space="preserve">      (fl.1444</w:t>
      </w:r>
      <w:r w:rsidR="00AA3937">
        <w:rPr>
          <w:rFonts w:ascii="Times New Roman" w:hAnsi="Times New Roman" w:cs="Times New Roman"/>
          <w:sz w:val="24"/>
          <w:szCs w:val="24"/>
        </w:rPr>
        <w:t>-</w:t>
      </w:r>
      <w:r w:rsidR="00893307">
        <w:rPr>
          <w:rFonts w:ascii="Times New Roman" w:hAnsi="Times New Roman" w:cs="Times New Roman"/>
          <w:sz w:val="24"/>
          <w:szCs w:val="24"/>
        </w:rPr>
        <w:t>5</w:t>
      </w:r>
      <w:r w:rsidR="00AA393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AE082E3" w14:textId="77777777" w:rsidR="00D84387" w:rsidRDefault="00D84387" w:rsidP="00D843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Southwark. Armourer.</w:t>
      </w:r>
    </w:p>
    <w:p w14:paraId="620A0652" w14:textId="77777777" w:rsidR="00D84387" w:rsidRDefault="00D84387" w:rsidP="00D843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A1590C" w14:textId="77777777" w:rsidR="00D84387" w:rsidRDefault="00D84387" w:rsidP="00D843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E1F25C" w14:textId="77777777" w:rsidR="00D84387" w:rsidRDefault="00D84387" w:rsidP="00D843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1444</w:t>
      </w:r>
      <w:r>
        <w:rPr>
          <w:rFonts w:ascii="Times New Roman" w:hAnsi="Times New Roman" w:cs="Times New Roman"/>
          <w:sz w:val="24"/>
          <w:szCs w:val="24"/>
        </w:rPr>
        <w:tab/>
        <w:t>Henry Dyker(q.v.) brought a plaint of detinue of a charter against him.</w:t>
      </w:r>
    </w:p>
    <w:p w14:paraId="3C1B7476" w14:textId="20C57D36" w:rsidR="00D84387" w:rsidRDefault="00D84387" w:rsidP="00D843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965E1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https://waalt.uh.edu/index.php/CP40/732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3408C94" w14:textId="77777777" w:rsidR="00AA3937" w:rsidRDefault="00AA3937" w:rsidP="00AA39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1448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John Benfeld of Twynham, Sussex(q.v.),</w:t>
      </w:r>
    </w:p>
    <w:p w14:paraId="6E5DF62F" w14:textId="77777777" w:rsidR="00AA3937" w:rsidRDefault="00AA3937" w:rsidP="00AA39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Geoffrey Grey of Bungay, Suffolk(q.v.), Thomas Hydon of Midhurst, </w:t>
      </w:r>
    </w:p>
    <w:p w14:paraId="25BA62E9" w14:textId="77777777" w:rsidR="00AA3937" w:rsidRDefault="00AA3937" w:rsidP="00AA39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Sussex(q.v.), Henry Banastre of Lambeth(q.v.) and John Halsham of West</w:t>
      </w:r>
    </w:p>
    <w:p w14:paraId="7A71459B" w14:textId="77777777" w:rsidR="00AA3937" w:rsidRDefault="00AA3937" w:rsidP="00AA39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Grinstead, Sussex(q.v.).</w:t>
      </w:r>
    </w:p>
    <w:p w14:paraId="53613524" w14:textId="76D864A7" w:rsidR="00AA3937" w:rsidRDefault="00AA3937" w:rsidP="00D843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7" w:history="1">
        <w:r w:rsidRPr="00F965E1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B2128CF" w14:textId="77777777" w:rsidR="00893307" w:rsidRDefault="00893307" w:rsidP="008933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1458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Miles Water of Clifford, Herefordshire(q.v.),</w:t>
      </w:r>
    </w:p>
    <w:p w14:paraId="52276FCE" w14:textId="77777777" w:rsidR="00893307" w:rsidRDefault="00893307" w:rsidP="008933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Vuet of Ledbury(q.v.), John Dreve of Tamworth, Warwickshire(q.v.),</w:t>
      </w:r>
    </w:p>
    <w:p w14:paraId="4DF90D2C" w14:textId="77777777" w:rsidR="00893307" w:rsidRDefault="00893307" w:rsidP="008933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Thomas Combe of Wye, Kent(q.v.), and John Warner of Footscray(q.v.).</w:t>
      </w:r>
    </w:p>
    <w:p w14:paraId="669A5E51" w14:textId="25B7D5E5" w:rsidR="00893307" w:rsidRDefault="00893307" w:rsidP="00D843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8" w:history="1">
        <w:r w:rsidRPr="007C60C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https://waalt.uh.edu/index.php/CP40/788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44F9FD3" w14:textId="77777777" w:rsidR="00D84387" w:rsidRDefault="00D84387" w:rsidP="00D843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A0A2CB" w14:textId="7E5DB223" w:rsidR="00D84387" w:rsidRDefault="00D84387" w:rsidP="00D843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5973FA" w14:textId="6B87D9A1" w:rsidR="00AA3937" w:rsidRDefault="00AA3937" w:rsidP="00D843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May 2022</w:t>
      </w:r>
    </w:p>
    <w:p w14:paraId="55B4EB80" w14:textId="2E138ECB" w:rsidR="00893307" w:rsidRDefault="00893307" w:rsidP="00D843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2022</w:t>
      </w:r>
    </w:p>
    <w:p w14:paraId="1F99875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7026A" w14:textId="77777777" w:rsidR="00D84387" w:rsidRDefault="00D84387" w:rsidP="009139A6">
      <w:r>
        <w:separator/>
      </w:r>
    </w:p>
  </w:endnote>
  <w:endnote w:type="continuationSeparator" w:id="0">
    <w:p w14:paraId="6628A071" w14:textId="77777777" w:rsidR="00D84387" w:rsidRDefault="00D843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519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D4D8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9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9C72E" w14:textId="77777777" w:rsidR="00D84387" w:rsidRDefault="00D84387" w:rsidP="009139A6">
      <w:r>
        <w:separator/>
      </w:r>
    </w:p>
  </w:footnote>
  <w:footnote w:type="continuationSeparator" w:id="0">
    <w:p w14:paraId="42782FAD" w14:textId="77777777" w:rsidR="00D84387" w:rsidRDefault="00D843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58C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21E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C25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387"/>
    <w:rsid w:val="000666E0"/>
    <w:rsid w:val="002510B7"/>
    <w:rsid w:val="005C130B"/>
    <w:rsid w:val="00826F5C"/>
    <w:rsid w:val="00893307"/>
    <w:rsid w:val="009139A6"/>
    <w:rsid w:val="009448BB"/>
    <w:rsid w:val="00A3176C"/>
    <w:rsid w:val="00AA3937"/>
    <w:rsid w:val="00AE65F8"/>
    <w:rsid w:val="00BA00AB"/>
    <w:rsid w:val="00CB4ED9"/>
    <w:rsid w:val="00D8438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C4EA5"/>
  <w15:chartTrackingRefBased/>
  <w15:docId w15:val="{5BC49111-19C3-4D92-831F-CB1E7D609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843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alt.uh.edu/index.php/CP40/788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748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2022-05-22T09:04:00Z</dcterms:created>
  <dcterms:modified xsi:type="dcterms:W3CDTF">2022-05-27T07:19:00Z</dcterms:modified>
</cp:coreProperties>
</file>